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  <w:permStart w:id="586357658" w:edGrp="everyone"/>
      <w:permEnd w:id="586357658"/>
      <w:r w:rsidRPr="0049380E">
        <w:rPr>
          <w:rFonts w:ascii="Arial" w:hAnsi="Arial" w:cs="Arial"/>
          <w:b/>
          <w:sz w:val="32"/>
          <w:szCs w:val="32"/>
        </w:rPr>
        <w:t>CAD/FM –Dokumentationsrichtlinie - V 4.0</w:t>
      </w:r>
    </w:p>
    <w:p w:rsidR="0049380E" w:rsidRP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</w:p>
    <w:p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:rsidR="0049380E" w:rsidRDefault="0049380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:rsidR="00850EFE" w:rsidRPr="00583B18" w:rsidRDefault="00850EFE" w:rsidP="0049380E">
      <w:pPr>
        <w:jc w:val="right"/>
        <w:rPr>
          <w:rFonts w:ascii="Arial" w:hAnsi="Arial" w:cs="Arial"/>
          <w:b/>
          <w:sz w:val="16"/>
          <w:szCs w:val="16"/>
        </w:rPr>
      </w:pPr>
    </w:p>
    <w:p w:rsidR="0049380E" w:rsidRPr="0049380E" w:rsidRDefault="0049380E" w:rsidP="0049380E">
      <w:pPr>
        <w:spacing w:before="2"/>
        <w:jc w:val="right"/>
        <w:rPr>
          <w:rFonts w:ascii="Arial" w:hAnsi="Arial" w:cs="Arial"/>
          <w:b/>
          <w:color w:val="FF0000"/>
          <w:sz w:val="28"/>
          <w:szCs w:val="28"/>
        </w:rPr>
      </w:pPr>
      <w:r w:rsidRPr="0049380E">
        <w:rPr>
          <w:rFonts w:ascii="Arial" w:hAnsi="Arial" w:cs="Arial"/>
          <w:b/>
          <w:color w:val="FF0000"/>
          <w:sz w:val="28"/>
          <w:szCs w:val="28"/>
        </w:rPr>
        <w:t>Anlage xxxxxxxxx</w:t>
      </w:r>
    </w:p>
    <w:p w:rsidR="0049380E" w:rsidRDefault="00307D5D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Inhaltsverzeichnis</w:t>
      </w:r>
      <w:r w:rsidR="0049380E" w:rsidRPr="00B62407">
        <w:rPr>
          <w:rFonts w:ascii="Arial" w:hAnsi="Arial" w:cs="Arial"/>
          <w:b/>
          <w:sz w:val="28"/>
          <w:szCs w:val="28"/>
        </w:rPr>
        <w:t xml:space="preserve"> </w:t>
      </w:r>
      <w:r w:rsidR="00520650">
        <w:rPr>
          <w:rFonts w:ascii="Arial" w:hAnsi="Arial" w:cs="Arial"/>
          <w:b/>
          <w:sz w:val="28"/>
          <w:szCs w:val="28"/>
        </w:rPr>
        <w:t>Gewerked</w:t>
      </w:r>
      <w:r w:rsidR="0049380E" w:rsidRPr="00B62407">
        <w:rPr>
          <w:rFonts w:ascii="Arial" w:hAnsi="Arial" w:cs="Arial"/>
          <w:b/>
          <w:sz w:val="28"/>
          <w:szCs w:val="28"/>
        </w:rPr>
        <w:t>okumentation</w:t>
      </w:r>
    </w:p>
    <w:p w:rsidR="00850EFE" w:rsidRPr="003F050F" w:rsidRDefault="00850EFE" w:rsidP="0049380E">
      <w:pPr>
        <w:rPr>
          <w:rFonts w:ascii="Arial" w:hAnsi="Arial" w:cs="Arial"/>
          <w:b/>
          <w:sz w:val="32"/>
          <w:szCs w:val="32"/>
        </w:rPr>
      </w:pPr>
    </w:p>
    <w:p w:rsidR="00850EFE" w:rsidRDefault="00850EFE" w:rsidP="00850EFE">
      <w:pPr>
        <w:jc w:val="right"/>
        <w:rPr>
          <w:rFonts w:ascii="Arial" w:hAnsi="Arial" w:cs="Arial"/>
          <w:b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tbl>
      <w:tblPr>
        <w:tblW w:w="8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4280"/>
      </w:tblGrid>
      <w:tr w:rsidR="0049380E" w:rsidRPr="00313CD4" w:rsidTr="009A624A">
        <w:trPr>
          <w:trHeight w:val="10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Freigabe:</w:t>
            </w:r>
            <w: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 xml:space="preserve">  </w:t>
            </w:r>
          </w:p>
          <w:p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</w:p>
          <w:p w:rsidR="0049380E" w:rsidRPr="00313CD4" w:rsidRDefault="0049380E" w:rsidP="009A624A">
            <w:pPr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5B3E47"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>Version</w:t>
            </w:r>
            <w:r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 xml:space="preserve"> 4.0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631931DE" wp14:editId="589B04D0">
                  <wp:simplePos x="0" y="0"/>
                  <wp:positionH relativeFrom="column">
                    <wp:posOffset>1163527</wp:posOffset>
                  </wp:positionH>
                  <wp:positionV relativeFrom="paragraph">
                    <wp:posOffset>343535</wp:posOffset>
                  </wp:positionV>
                  <wp:extent cx="1386000" cy="201600"/>
                  <wp:effectExtent l="0" t="0" r="5080" b="8255"/>
                  <wp:wrapNone/>
                  <wp:docPr id="16" name="Bild 5" descr="SMF_034_O_RGB_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5" descr="SMF_034_O_RGB_15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2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  <w:t> </w:t>
            </w:r>
          </w:p>
        </w:tc>
      </w:tr>
      <w:tr w:rsidR="0049380E" w:rsidRPr="00313CD4" w:rsidTr="009A624A">
        <w:trPr>
          <w:trHeight w:val="4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Datum: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Bereich:</w:t>
            </w:r>
          </w:p>
        </w:tc>
      </w:tr>
      <w:tr w:rsidR="0049380E" w:rsidRPr="00313CD4" w:rsidTr="009A624A">
        <w:trPr>
          <w:trHeight w:val="402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  <w:t>xx.xx.2024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lang w:eastAsia="de-DE"/>
              </w:rPr>
              <w:t>SSC_IT-Org-ZBM</w:t>
            </w:r>
          </w:p>
        </w:tc>
      </w:tr>
    </w:tbl>
    <w:p w:rsidR="0049380E" w:rsidRDefault="0049380E"/>
    <w:p w:rsidR="0049380E" w:rsidRDefault="0049380E"/>
    <w:p w:rsidR="003F7362" w:rsidRDefault="003F7362"/>
    <w:p w:rsidR="003F7362" w:rsidRPr="006D49D8" w:rsidRDefault="003F7362" w:rsidP="006D49D8">
      <w:pPr>
        <w:spacing w:before="2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6"/>
        <w:gridCol w:w="6891"/>
      </w:tblGrid>
      <w:tr w:rsidR="006D49D8" w:rsidRPr="00EE57E8" w:rsidTr="009A624A">
        <w:tc>
          <w:tcPr>
            <w:tcW w:w="2376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57E8">
              <w:rPr>
                <w:rFonts w:ascii="Arial" w:hAnsi="Arial" w:cs="Arial"/>
                <w:sz w:val="20"/>
                <w:szCs w:val="20"/>
                <w:lang w:val="de-DE"/>
              </w:rPr>
              <w:t>Baumaßnahme:</w:t>
            </w: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891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D49D8" w:rsidRPr="00EE57E8" w:rsidTr="009A624A">
        <w:tc>
          <w:tcPr>
            <w:tcW w:w="2376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57E8">
              <w:rPr>
                <w:rFonts w:ascii="Arial" w:hAnsi="Arial" w:cs="Arial"/>
                <w:sz w:val="20"/>
                <w:szCs w:val="20"/>
                <w:lang w:val="de-DE"/>
              </w:rPr>
              <w:t>Maßnahme-Nr.:</w:t>
            </w: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891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D49D8" w:rsidRPr="00EE57E8" w:rsidTr="009A624A">
        <w:tc>
          <w:tcPr>
            <w:tcW w:w="2376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57E8">
              <w:rPr>
                <w:rFonts w:ascii="Arial" w:hAnsi="Arial" w:cs="Arial"/>
                <w:sz w:val="20"/>
                <w:szCs w:val="20"/>
                <w:lang w:val="de-DE"/>
              </w:rPr>
              <w:t>Gebäude-Nr.:</w:t>
            </w: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891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D49D8" w:rsidRPr="00EE57E8" w:rsidTr="009A624A">
        <w:tc>
          <w:tcPr>
            <w:tcW w:w="2376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57E8">
              <w:rPr>
                <w:rFonts w:ascii="Arial" w:hAnsi="Arial" w:cs="Arial"/>
                <w:sz w:val="20"/>
                <w:szCs w:val="20"/>
                <w:lang w:val="de-DE"/>
              </w:rPr>
              <w:t>Auftrags-Nr.:</w:t>
            </w: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891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6D49D8" w:rsidRPr="00EE57E8" w:rsidTr="009A624A">
        <w:tc>
          <w:tcPr>
            <w:tcW w:w="2376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E57E8">
              <w:rPr>
                <w:rFonts w:ascii="Arial" w:hAnsi="Arial" w:cs="Arial"/>
                <w:sz w:val="20"/>
                <w:szCs w:val="20"/>
                <w:lang w:val="de-DE"/>
              </w:rPr>
              <w:t>Gewerk:</w:t>
            </w:r>
          </w:p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891" w:type="dxa"/>
          </w:tcPr>
          <w:p w:rsidR="006D49D8" w:rsidRPr="00EE57E8" w:rsidRDefault="006D49D8" w:rsidP="006D49D8">
            <w:pPr>
              <w:spacing w:before="2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:rsidR="006D49D8" w:rsidRPr="00EE57E8" w:rsidRDefault="006D49D8" w:rsidP="006D49D8">
      <w:pPr>
        <w:spacing w:before="2"/>
        <w:rPr>
          <w:rFonts w:ascii="Arial" w:hAnsi="Arial" w:cs="Arial"/>
          <w:sz w:val="20"/>
          <w:szCs w:val="20"/>
        </w:rPr>
      </w:pPr>
    </w:p>
    <w:p w:rsidR="003F7362" w:rsidRDefault="003F7362" w:rsidP="006D49D8">
      <w:pPr>
        <w:spacing w:before="2"/>
        <w:jc w:val="center"/>
        <w:rPr>
          <w:rFonts w:ascii="Arial" w:hAnsi="Arial" w:cs="Arial"/>
          <w:b/>
          <w:sz w:val="36"/>
          <w:szCs w:val="36"/>
        </w:rPr>
      </w:pPr>
    </w:p>
    <w:p w:rsidR="006D49D8" w:rsidRPr="00EE57E8" w:rsidRDefault="006D49D8" w:rsidP="006D49D8">
      <w:pPr>
        <w:spacing w:before="2"/>
        <w:jc w:val="center"/>
        <w:rPr>
          <w:rFonts w:ascii="Arial" w:hAnsi="Arial" w:cs="Arial"/>
          <w:b/>
          <w:sz w:val="36"/>
          <w:szCs w:val="36"/>
        </w:rPr>
      </w:pPr>
      <w:r w:rsidRPr="00EE57E8">
        <w:rPr>
          <w:rFonts w:ascii="Arial" w:hAnsi="Arial" w:cs="Arial"/>
          <w:b/>
          <w:sz w:val="36"/>
          <w:szCs w:val="36"/>
        </w:rPr>
        <w:t>Inhaltsverzeichnis</w:t>
      </w:r>
    </w:p>
    <w:p w:rsidR="006D49D8" w:rsidRPr="00EE57E8" w:rsidRDefault="006D49D8" w:rsidP="006D49D8">
      <w:pPr>
        <w:spacing w:before="2"/>
        <w:rPr>
          <w:rFonts w:ascii="Arial" w:hAnsi="Arial" w:cs="Arial"/>
          <w:sz w:val="20"/>
          <w:szCs w:val="20"/>
        </w:rPr>
      </w:pPr>
    </w:p>
    <w:p w:rsidR="003F7362" w:rsidRPr="00EE57E8" w:rsidRDefault="003F7362" w:rsidP="006D49D8">
      <w:pPr>
        <w:spacing w:before="2"/>
        <w:rPr>
          <w:rFonts w:ascii="Arial" w:hAnsi="Arial" w:cs="Arial"/>
          <w:sz w:val="20"/>
          <w:szCs w:val="20"/>
        </w:rPr>
      </w:pP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Abnahmebescheinigung/behördliche Auflagen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Fachunternehmerklärung</w:t>
      </w:r>
      <w:bookmarkStart w:id="0" w:name="_GoBack"/>
      <w:bookmarkEnd w:id="0"/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Fachbauleitererklärung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Konformitätserklärungen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Abnahmeprotokoll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Revisionsunterlagen</w:t>
      </w:r>
    </w:p>
    <w:p w:rsidR="006D49D8" w:rsidRPr="00EE57E8" w:rsidRDefault="000B2765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Wartungsverträge‚ </w:t>
      </w:r>
      <w:r w:rsidR="006D49D8" w:rsidRPr="00EE57E8">
        <w:rPr>
          <w:rFonts w:ascii="Arial" w:hAnsi="Arial" w:cs="Arial"/>
          <w:sz w:val="20"/>
          <w:szCs w:val="20"/>
        </w:rPr>
        <w:t>Wartungsanweisungen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Mess- und Prüfprotokolle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Messprotokoll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Prüfprotokoll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Bedien- und Pflegeanleitungen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Prüfbücher. Betriebsbücher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Anlagen/Funktionsbeschreibungen/Betriebsanweisungen einschließlich Bedienungs- und Instandhaltungsanleitungen der Hersteller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Nachweise eingesetzter Bauprodukte und Baustoffe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Nachweise Güteüberwachung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Anlagenbeschreibungen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Liste der eingesetzten Fabrikate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Liste der Ersatzteile &amp; Verbrauchsmaterialien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Kontaktdaten Kundendienste und Ersatzmaterialbeschaffung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Einweisung in die technische Anlage</w:t>
      </w:r>
    </w:p>
    <w:p w:rsidR="006D49D8" w:rsidRPr="00EE57E8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Einweisungsprotokoll</w:t>
      </w:r>
    </w:p>
    <w:p w:rsidR="006D49D8" w:rsidRPr="00EE57E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sz w:val="20"/>
          <w:szCs w:val="20"/>
        </w:rPr>
      </w:pPr>
      <w:r w:rsidRPr="00EE57E8">
        <w:rPr>
          <w:rFonts w:ascii="Arial" w:hAnsi="Arial" w:cs="Arial"/>
          <w:sz w:val="20"/>
          <w:szCs w:val="20"/>
        </w:rPr>
        <w:t>Produktdatenblätter/ Übereinstimmungserklärungen</w:t>
      </w:r>
    </w:p>
    <w:p w:rsidR="00B62407" w:rsidRPr="00EE57E8" w:rsidRDefault="006D49D8" w:rsidP="00437410">
      <w:pPr>
        <w:numPr>
          <w:ilvl w:val="0"/>
          <w:numId w:val="23"/>
        </w:numPr>
        <w:spacing w:before="2" w:line="360" w:lineRule="auto"/>
        <w:rPr>
          <w:lang w:eastAsia="de-DE"/>
        </w:rPr>
      </w:pPr>
      <w:r w:rsidRPr="003F7362">
        <w:rPr>
          <w:rFonts w:ascii="Arial" w:hAnsi="Arial" w:cs="Arial"/>
          <w:sz w:val="20"/>
          <w:szCs w:val="20"/>
        </w:rPr>
        <w:t>Übersicht der Verjährungsfristen für Mängelansprüche (Ergänzung durch Bauüberwacher)</w:t>
      </w:r>
    </w:p>
    <w:sectPr w:rsidR="00B62407" w:rsidRPr="00EE57E8" w:rsidSect="00F370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37" w:right="1134" w:bottom="73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EFE" w:rsidRDefault="00850EFE" w:rsidP="000208E0">
      <w:r>
        <w:separator/>
      </w:r>
    </w:p>
  </w:endnote>
  <w:endnote w:type="continuationSeparator" w:id="0">
    <w:p w:rsidR="00850EFE" w:rsidRDefault="00850EFE" w:rsidP="000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F8E" w:rsidRDefault="009D7F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F8E" w:rsidRDefault="009D7F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7B4" w:rsidRDefault="00F717B4" w:rsidP="00F717B4">
    <w:pPr>
      <w:pStyle w:val="Fuzeile"/>
      <w:pBdr>
        <w:bottom w:val="single" w:sz="6" w:space="1" w:color="auto"/>
      </w:pBdr>
    </w:pPr>
  </w:p>
  <w:p w:rsidR="00F717B4" w:rsidRPr="006D49D8" w:rsidRDefault="006D49D8" w:rsidP="00F717B4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</w:t>
    </w:r>
    <w:r w:rsidRPr="006D49D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Anlage xxx </w:t>
    </w:r>
    <w:r w:rsidR="004E3125">
      <w:rPr>
        <w:rFonts w:ascii="Arial" w:hAnsi="Arial" w:cs="Arial"/>
        <w:sz w:val="16"/>
        <w:szCs w:val="16"/>
      </w:rPr>
      <w:t>Inhaltsverzeichnis Dokumentation</w:t>
    </w:r>
    <w:r w:rsidR="00F717B4" w:rsidRPr="006D49D8">
      <w:rPr>
        <w:rFonts w:ascii="Arial" w:hAnsi="Arial" w:cs="Arial"/>
        <w:sz w:val="16"/>
        <w:szCs w:val="16"/>
      </w:rPr>
      <w:tab/>
      <w:t xml:space="preserve">Seite </w:t>
    </w:r>
    <w:r w:rsidR="00F717B4" w:rsidRPr="006D49D8">
      <w:rPr>
        <w:rFonts w:ascii="Arial" w:hAnsi="Arial" w:cs="Arial"/>
        <w:bCs/>
        <w:sz w:val="16"/>
        <w:szCs w:val="16"/>
      </w:rPr>
      <w:fldChar w:fldCharType="begin"/>
    </w:r>
    <w:r w:rsidR="00F717B4" w:rsidRPr="006D49D8">
      <w:rPr>
        <w:rFonts w:ascii="Arial" w:hAnsi="Arial" w:cs="Arial"/>
        <w:bCs/>
        <w:sz w:val="16"/>
        <w:szCs w:val="16"/>
      </w:rPr>
      <w:instrText>PAGE  \* Arabic  \* MERGEFORMAT</w:instrText>
    </w:r>
    <w:r w:rsidR="00F717B4" w:rsidRPr="006D49D8">
      <w:rPr>
        <w:rFonts w:ascii="Arial" w:hAnsi="Arial" w:cs="Arial"/>
        <w:bCs/>
        <w:sz w:val="16"/>
        <w:szCs w:val="16"/>
      </w:rPr>
      <w:fldChar w:fldCharType="separate"/>
    </w:r>
    <w:r w:rsidR="009D7F8E">
      <w:rPr>
        <w:rFonts w:ascii="Arial" w:hAnsi="Arial" w:cs="Arial"/>
        <w:bCs/>
        <w:noProof/>
        <w:sz w:val="16"/>
        <w:szCs w:val="16"/>
      </w:rPr>
      <w:t>1</w:t>
    </w:r>
    <w:r w:rsidR="00F717B4" w:rsidRPr="006D49D8">
      <w:rPr>
        <w:rFonts w:ascii="Arial" w:hAnsi="Arial" w:cs="Arial"/>
        <w:bCs/>
        <w:sz w:val="16"/>
        <w:szCs w:val="16"/>
      </w:rPr>
      <w:fldChar w:fldCharType="end"/>
    </w:r>
    <w:r w:rsidR="00F717B4" w:rsidRPr="006D49D8">
      <w:rPr>
        <w:rFonts w:ascii="Arial" w:hAnsi="Arial" w:cs="Arial"/>
        <w:sz w:val="16"/>
        <w:szCs w:val="16"/>
      </w:rPr>
      <w:t xml:space="preserve"> von </w:t>
    </w:r>
    <w:r w:rsidR="00F717B4" w:rsidRPr="006D49D8">
      <w:rPr>
        <w:rFonts w:ascii="Arial" w:hAnsi="Arial" w:cs="Arial"/>
        <w:bCs/>
        <w:sz w:val="16"/>
        <w:szCs w:val="16"/>
      </w:rPr>
      <w:fldChar w:fldCharType="begin"/>
    </w:r>
    <w:r w:rsidR="00F717B4" w:rsidRPr="006D49D8">
      <w:rPr>
        <w:rFonts w:ascii="Arial" w:hAnsi="Arial" w:cs="Arial"/>
        <w:bCs/>
        <w:sz w:val="16"/>
        <w:szCs w:val="16"/>
      </w:rPr>
      <w:instrText>NUMPAGES  \* Arabic  \* MERGEFORMAT</w:instrText>
    </w:r>
    <w:r w:rsidR="00F717B4" w:rsidRPr="006D49D8">
      <w:rPr>
        <w:rFonts w:ascii="Arial" w:hAnsi="Arial" w:cs="Arial"/>
        <w:bCs/>
        <w:sz w:val="16"/>
        <w:szCs w:val="16"/>
      </w:rPr>
      <w:fldChar w:fldCharType="separate"/>
    </w:r>
    <w:r w:rsidR="009D7F8E">
      <w:rPr>
        <w:rFonts w:ascii="Arial" w:hAnsi="Arial" w:cs="Arial"/>
        <w:bCs/>
        <w:noProof/>
        <w:sz w:val="16"/>
        <w:szCs w:val="16"/>
      </w:rPr>
      <w:t>2</w:t>
    </w:r>
    <w:r w:rsidR="00F717B4" w:rsidRPr="006D49D8">
      <w:rPr>
        <w:rFonts w:ascii="Arial" w:hAnsi="Arial" w:cs="Arial"/>
        <w:bCs/>
        <w:sz w:val="16"/>
        <w:szCs w:val="16"/>
      </w:rPr>
      <w:fldChar w:fldCharType="end"/>
    </w:r>
  </w:p>
  <w:p w:rsidR="00F717B4" w:rsidRPr="006D49D8" w:rsidRDefault="00F717B4" w:rsidP="00F717B4">
    <w:pPr>
      <w:pStyle w:val="Kopfzeile"/>
      <w:rPr>
        <w:rFonts w:ascii="Arial" w:hAnsi="Arial" w:cs="Arial"/>
        <w:sz w:val="16"/>
        <w:szCs w:val="16"/>
      </w:rPr>
    </w:pPr>
    <w:r w:rsidRPr="006D49D8">
      <w:rPr>
        <w:rFonts w:ascii="Arial" w:hAnsi="Arial" w:cs="Arial"/>
        <w:sz w:val="16"/>
        <w:szCs w:val="16"/>
      </w:rPr>
      <w:fldChar w:fldCharType="begin"/>
    </w:r>
    <w:r w:rsidRPr="006D49D8">
      <w:rPr>
        <w:rFonts w:ascii="Arial" w:hAnsi="Arial" w:cs="Arial"/>
        <w:sz w:val="16"/>
        <w:szCs w:val="16"/>
      </w:rPr>
      <w:instrText xml:space="preserve"> TIME \@ "dd.MM.yyyy" </w:instrText>
    </w:r>
    <w:r w:rsidRPr="006D49D8">
      <w:rPr>
        <w:rFonts w:ascii="Arial" w:hAnsi="Arial" w:cs="Arial"/>
        <w:sz w:val="16"/>
        <w:szCs w:val="16"/>
      </w:rPr>
      <w:fldChar w:fldCharType="separate"/>
    </w:r>
    <w:r w:rsidR="009D7F8E">
      <w:rPr>
        <w:rFonts w:ascii="Arial" w:hAnsi="Arial" w:cs="Arial"/>
        <w:noProof/>
        <w:sz w:val="16"/>
        <w:szCs w:val="16"/>
      </w:rPr>
      <w:t>08.01.2025</w:t>
    </w:r>
    <w:r w:rsidRPr="006D49D8">
      <w:rPr>
        <w:rFonts w:ascii="Arial" w:hAnsi="Arial" w:cs="Arial"/>
        <w:sz w:val="16"/>
        <w:szCs w:val="16"/>
      </w:rPr>
      <w:fldChar w:fldCharType="end"/>
    </w:r>
  </w:p>
  <w:p w:rsidR="00F717B4" w:rsidRDefault="00F717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EFE" w:rsidRDefault="00850EFE" w:rsidP="000208E0">
      <w:r>
        <w:separator/>
      </w:r>
    </w:p>
  </w:footnote>
  <w:footnote w:type="continuationSeparator" w:id="0">
    <w:p w:rsidR="00850EFE" w:rsidRDefault="00850EFE" w:rsidP="000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F8E" w:rsidRDefault="009D7F8E">
    <w:pPr>
      <w:pStyle w:val="Kopfzeil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29594" o:spid="_x0000_s10242" type="#_x0000_t136" style="position:absolute;margin-left:0;margin-top:0;width:479.55pt;height:179.8pt;rotation:315;z-index:-251651072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797" w:rsidRDefault="009D7F8E" w:rsidP="000208E0">
    <w:pPr>
      <w:pStyle w:val="Kopfzeil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29595" o:spid="_x0000_s10243" type="#_x0000_t136" style="position:absolute;margin-left:0;margin-top:0;width:479.55pt;height:179.8pt;rotation:315;z-index:-251649024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  <w:r w:rsidR="001A2797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5C0F7609" wp14:editId="40BF1B08">
          <wp:simplePos x="0" y="0"/>
          <wp:positionH relativeFrom="column">
            <wp:posOffset>3994113</wp:posOffset>
          </wp:positionH>
          <wp:positionV relativeFrom="paragraph">
            <wp:posOffset>-83427</wp:posOffset>
          </wp:positionV>
          <wp:extent cx="1979930" cy="251460"/>
          <wp:effectExtent l="0" t="0" r="1270" b="0"/>
          <wp:wrapSquare wrapText="bothSides"/>
          <wp:docPr id="2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A2797" w:rsidRDefault="001A2797" w:rsidP="000208E0">
    <w:pPr>
      <w:pStyle w:val="Kopfzeile"/>
      <w:pBdr>
        <w:bottom w:val="single" w:sz="6" w:space="1" w:color="auto"/>
      </w:pBdr>
    </w:pPr>
  </w:p>
  <w:p w:rsidR="009713D9" w:rsidRDefault="009713D9" w:rsidP="000208E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17B4" w:rsidRDefault="009D7F8E" w:rsidP="00F370C1">
    <w:pPr>
      <w:pStyle w:val="Kopfzeile"/>
      <w:pBdr>
        <w:bottom w:val="single" w:sz="6" w:space="1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629593" o:spid="_x0000_s10241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</v:shape>
      </w:pict>
    </w:r>
    <w:r w:rsidR="00F717B4"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01F7B7E7" wp14:editId="1756CDD2">
          <wp:simplePos x="0" y="0"/>
          <wp:positionH relativeFrom="column">
            <wp:posOffset>3895180</wp:posOffset>
          </wp:positionH>
          <wp:positionV relativeFrom="paragraph">
            <wp:posOffset>-83004</wp:posOffset>
          </wp:positionV>
          <wp:extent cx="1979930" cy="251460"/>
          <wp:effectExtent l="0" t="0" r="1270" b="0"/>
          <wp:wrapSquare wrapText="bothSides"/>
          <wp:docPr id="4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70C1" w:rsidRDefault="00F370C1" w:rsidP="00F370C1">
    <w:pPr>
      <w:pStyle w:val="Kopfzeile"/>
      <w:pBdr>
        <w:bottom w:val="single" w:sz="6" w:space="1" w:color="auto"/>
      </w:pBdr>
    </w:pPr>
  </w:p>
  <w:p w:rsidR="00F370C1" w:rsidRDefault="00F370C1" w:rsidP="00F370C1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1788"/>
    <w:multiLevelType w:val="hybridMultilevel"/>
    <w:tmpl w:val="DAE8712A"/>
    <w:lvl w:ilvl="0" w:tplc="2DE043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44E6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C867E5"/>
    <w:multiLevelType w:val="multilevel"/>
    <w:tmpl w:val="F9A0231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E627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076D3D"/>
    <w:multiLevelType w:val="hybridMultilevel"/>
    <w:tmpl w:val="0C486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07FD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447274"/>
    <w:multiLevelType w:val="multilevel"/>
    <w:tmpl w:val="AB6E0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610A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C00F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B42AEA"/>
    <w:multiLevelType w:val="multilevel"/>
    <w:tmpl w:val="192AA5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85B1B2E"/>
    <w:multiLevelType w:val="multilevel"/>
    <w:tmpl w:val="0002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AB37E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8F0720"/>
    <w:multiLevelType w:val="hybridMultilevel"/>
    <w:tmpl w:val="9652631E"/>
    <w:lvl w:ilvl="0" w:tplc="2F3C9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F02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D31C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E869E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E97C8A"/>
    <w:multiLevelType w:val="hybridMultilevel"/>
    <w:tmpl w:val="372C1EF4"/>
    <w:lvl w:ilvl="0" w:tplc="5BE6D88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ED726EB"/>
    <w:multiLevelType w:val="multilevel"/>
    <w:tmpl w:val="81701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10E2E1C"/>
    <w:multiLevelType w:val="multilevel"/>
    <w:tmpl w:val="22B6FF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4486E87"/>
    <w:multiLevelType w:val="hybridMultilevel"/>
    <w:tmpl w:val="DE2033F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AE19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7D1BF2"/>
    <w:multiLevelType w:val="hybridMultilevel"/>
    <w:tmpl w:val="A2E6F604"/>
    <w:lvl w:ilvl="0" w:tplc="6FF8E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93E8A"/>
    <w:multiLevelType w:val="hybridMultilevel"/>
    <w:tmpl w:val="5C06CB48"/>
    <w:lvl w:ilvl="0" w:tplc="384624CA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9"/>
  </w:num>
  <w:num w:numId="5">
    <w:abstractNumId w:val="2"/>
  </w:num>
  <w:num w:numId="6">
    <w:abstractNumId w:val="18"/>
  </w:num>
  <w:num w:numId="7">
    <w:abstractNumId w:val="22"/>
  </w:num>
  <w:num w:numId="8">
    <w:abstractNumId w:val="16"/>
  </w:num>
  <w:num w:numId="9">
    <w:abstractNumId w:val="21"/>
  </w:num>
  <w:num w:numId="10">
    <w:abstractNumId w:val="8"/>
  </w:num>
  <w:num w:numId="11">
    <w:abstractNumId w:val="5"/>
  </w:num>
  <w:num w:numId="12">
    <w:abstractNumId w:val="20"/>
  </w:num>
  <w:num w:numId="13">
    <w:abstractNumId w:val="6"/>
  </w:num>
  <w:num w:numId="14">
    <w:abstractNumId w:val="12"/>
  </w:num>
  <w:num w:numId="15">
    <w:abstractNumId w:val="15"/>
  </w:num>
  <w:num w:numId="16">
    <w:abstractNumId w:val="11"/>
  </w:num>
  <w:num w:numId="17">
    <w:abstractNumId w:val="14"/>
  </w:num>
  <w:num w:numId="18">
    <w:abstractNumId w:val="3"/>
  </w:num>
  <w:num w:numId="19">
    <w:abstractNumId w:val="1"/>
  </w:num>
  <w:num w:numId="20">
    <w:abstractNumId w:val="7"/>
  </w:num>
  <w:num w:numId="21">
    <w:abstractNumId w:val="13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comments" w:formatting="1" w:enforcement="0"/>
  <w:defaultTabStop w:val="708"/>
  <w:hyphenationZone w:val="425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FE"/>
    <w:rsid w:val="000019D0"/>
    <w:rsid w:val="00017AD3"/>
    <w:rsid w:val="000208E0"/>
    <w:rsid w:val="00021BD3"/>
    <w:rsid w:val="00032FF1"/>
    <w:rsid w:val="000366FD"/>
    <w:rsid w:val="0004560B"/>
    <w:rsid w:val="0005021E"/>
    <w:rsid w:val="00051B5E"/>
    <w:rsid w:val="00065A8F"/>
    <w:rsid w:val="0006644D"/>
    <w:rsid w:val="00066950"/>
    <w:rsid w:val="00074507"/>
    <w:rsid w:val="0008680F"/>
    <w:rsid w:val="00097C00"/>
    <w:rsid w:val="000A3A6A"/>
    <w:rsid w:val="000A7FE2"/>
    <w:rsid w:val="000B1AA9"/>
    <w:rsid w:val="000B2765"/>
    <w:rsid w:val="000C1BD8"/>
    <w:rsid w:val="000E024C"/>
    <w:rsid w:val="000F1517"/>
    <w:rsid w:val="000F59E0"/>
    <w:rsid w:val="0010101B"/>
    <w:rsid w:val="00107BC9"/>
    <w:rsid w:val="00117110"/>
    <w:rsid w:val="0013350C"/>
    <w:rsid w:val="0013427C"/>
    <w:rsid w:val="00144482"/>
    <w:rsid w:val="00146A86"/>
    <w:rsid w:val="00172F18"/>
    <w:rsid w:val="00181045"/>
    <w:rsid w:val="00192634"/>
    <w:rsid w:val="00197299"/>
    <w:rsid w:val="001A2455"/>
    <w:rsid w:val="001A25F6"/>
    <w:rsid w:val="001A2797"/>
    <w:rsid w:val="001A2E55"/>
    <w:rsid w:val="001D7B1F"/>
    <w:rsid w:val="001F62B8"/>
    <w:rsid w:val="002050F6"/>
    <w:rsid w:val="002100A9"/>
    <w:rsid w:val="00211949"/>
    <w:rsid w:val="00223C27"/>
    <w:rsid w:val="00232D5C"/>
    <w:rsid w:val="00235492"/>
    <w:rsid w:val="00235F0C"/>
    <w:rsid w:val="00257446"/>
    <w:rsid w:val="00262FAF"/>
    <w:rsid w:val="00273900"/>
    <w:rsid w:val="002805F6"/>
    <w:rsid w:val="00287BA9"/>
    <w:rsid w:val="00292088"/>
    <w:rsid w:val="002B087C"/>
    <w:rsid w:val="002B0E92"/>
    <w:rsid w:val="002C164A"/>
    <w:rsid w:val="002C4E03"/>
    <w:rsid w:val="002C6EF3"/>
    <w:rsid w:val="002E04A1"/>
    <w:rsid w:val="002F40E4"/>
    <w:rsid w:val="002F6AD2"/>
    <w:rsid w:val="002F7BF5"/>
    <w:rsid w:val="00302BED"/>
    <w:rsid w:val="00307D5D"/>
    <w:rsid w:val="00314AE5"/>
    <w:rsid w:val="00320ACA"/>
    <w:rsid w:val="0033088E"/>
    <w:rsid w:val="00341435"/>
    <w:rsid w:val="003438CC"/>
    <w:rsid w:val="00352AD4"/>
    <w:rsid w:val="00354E9C"/>
    <w:rsid w:val="00355BF8"/>
    <w:rsid w:val="00375A1B"/>
    <w:rsid w:val="00376D5A"/>
    <w:rsid w:val="003845C6"/>
    <w:rsid w:val="00387FBF"/>
    <w:rsid w:val="003B027B"/>
    <w:rsid w:val="003B1EB7"/>
    <w:rsid w:val="003B52E3"/>
    <w:rsid w:val="003B534D"/>
    <w:rsid w:val="003B7240"/>
    <w:rsid w:val="003C3D49"/>
    <w:rsid w:val="003C41A5"/>
    <w:rsid w:val="003C7701"/>
    <w:rsid w:val="003D0CBE"/>
    <w:rsid w:val="003E5D1D"/>
    <w:rsid w:val="003E5FAE"/>
    <w:rsid w:val="003F0CE0"/>
    <w:rsid w:val="003F7362"/>
    <w:rsid w:val="003F7E75"/>
    <w:rsid w:val="004010A4"/>
    <w:rsid w:val="00403B19"/>
    <w:rsid w:val="00412237"/>
    <w:rsid w:val="00413692"/>
    <w:rsid w:val="00417DAB"/>
    <w:rsid w:val="0043371F"/>
    <w:rsid w:val="00436117"/>
    <w:rsid w:val="00446E33"/>
    <w:rsid w:val="00451E20"/>
    <w:rsid w:val="00452456"/>
    <w:rsid w:val="00452F5E"/>
    <w:rsid w:val="00463237"/>
    <w:rsid w:val="0046656B"/>
    <w:rsid w:val="00470DBE"/>
    <w:rsid w:val="00476E4E"/>
    <w:rsid w:val="00487041"/>
    <w:rsid w:val="004903DB"/>
    <w:rsid w:val="0049380E"/>
    <w:rsid w:val="004A0B79"/>
    <w:rsid w:val="004A39D8"/>
    <w:rsid w:val="004A5D46"/>
    <w:rsid w:val="004B3058"/>
    <w:rsid w:val="004C7B77"/>
    <w:rsid w:val="004D1E3E"/>
    <w:rsid w:val="004D78BE"/>
    <w:rsid w:val="004E3125"/>
    <w:rsid w:val="004E6631"/>
    <w:rsid w:val="004F615B"/>
    <w:rsid w:val="00500A06"/>
    <w:rsid w:val="00502D83"/>
    <w:rsid w:val="00503F2C"/>
    <w:rsid w:val="005076C5"/>
    <w:rsid w:val="00520650"/>
    <w:rsid w:val="00525F2F"/>
    <w:rsid w:val="0052658E"/>
    <w:rsid w:val="00533238"/>
    <w:rsid w:val="00566E5C"/>
    <w:rsid w:val="005677CE"/>
    <w:rsid w:val="005A166D"/>
    <w:rsid w:val="005A6083"/>
    <w:rsid w:val="005B23F6"/>
    <w:rsid w:val="005C55DC"/>
    <w:rsid w:val="005D6766"/>
    <w:rsid w:val="005E307E"/>
    <w:rsid w:val="005F63E9"/>
    <w:rsid w:val="006025B5"/>
    <w:rsid w:val="006042F1"/>
    <w:rsid w:val="00607327"/>
    <w:rsid w:val="006247D2"/>
    <w:rsid w:val="00652B30"/>
    <w:rsid w:val="0065526A"/>
    <w:rsid w:val="00663E14"/>
    <w:rsid w:val="00681F37"/>
    <w:rsid w:val="006A62A2"/>
    <w:rsid w:val="006A7182"/>
    <w:rsid w:val="006B250E"/>
    <w:rsid w:val="006B5E6B"/>
    <w:rsid w:val="006D49D8"/>
    <w:rsid w:val="006E73BC"/>
    <w:rsid w:val="006F3948"/>
    <w:rsid w:val="007072C7"/>
    <w:rsid w:val="0071796E"/>
    <w:rsid w:val="00744C2E"/>
    <w:rsid w:val="007473A5"/>
    <w:rsid w:val="007524E1"/>
    <w:rsid w:val="00757A3C"/>
    <w:rsid w:val="00762984"/>
    <w:rsid w:val="0076655B"/>
    <w:rsid w:val="007724C0"/>
    <w:rsid w:val="00774046"/>
    <w:rsid w:val="007901F7"/>
    <w:rsid w:val="0079135C"/>
    <w:rsid w:val="00797524"/>
    <w:rsid w:val="00797766"/>
    <w:rsid w:val="007C09F7"/>
    <w:rsid w:val="007C27EB"/>
    <w:rsid w:val="007D2C7C"/>
    <w:rsid w:val="007D7DAC"/>
    <w:rsid w:val="007E3119"/>
    <w:rsid w:val="007E3341"/>
    <w:rsid w:val="007F3C68"/>
    <w:rsid w:val="00802D2C"/>
    <w:rsid w:val="008070E1"/>
    <w:rsid w:val="008073DD"/>
    <w:rsid w:val="00814539"/>
    <w:rsid w:val="00835A08"/>
    <w:rsid w:val="00840AC9"/>
    <w:rsid w:val="00841301"/>
    <w:rsid w:val="0084454B"/>
    <w:rsid w:val="00850EFE"/>
    <w:rsid w:val="008656AD"/>
    <w:rsid w:val="00866611"/>
    <w:rsid w:val="00881308"/>
    <w:rsid w:val="00882A64"/>
    <w:rsid w:val="008A4D6A"/>
    <w:rsid w:val="008B2070"/>
    <w:rsid w:val="008C035B"/>
    <w:rsid w:val="008C6473"/>
    <w:rsid w:val="008D765E"/>
    <w:rsid w:val="008E5289"/>
    <w:rsid w:val="008F6B58"/>
    <w:rsid w:val="0090144C"/>
    <w:rsid w:val="009041EC"/>
    <w:rsid w:val="00911570"/>
    <w:rsid w:val="00913D2E"/>
    <w:rsid w:val="00926C65"/>
    <w:rsid w:val="009308C9"/>
    <w:rsid w:val="00934B57"/>
    <w:rsid w:val="0093501D"/>
    <w:rsid w:val="0094581E"/>
    <w:rsid w:val="00945DAA"/>
    <w:rsid w:val="009556AD"/>
    <w:rsid w:val="00957ABF"/>
    <w:rsid w:val="009605E4"/>
    <w:rsid w:val="009713D9"/>
    <w:rsid w:val="009745E6"/>
    <w:rsid w:val="00982ED6"/>
    <w:rsid w:val="009D15C6"/>
    <w:rsid w:val="009D48CC"/>
    <w:rsid w:val="009D4FCD"/>
    <w:rsid w:val="009D7F8E"/>
    <w:rsid w:val="009E3B92"/>
    <w:rsid w:val="00A16118"/>
    <w:rsid w:val="00A16674"/>
    <w:rsid w:val="00A22AB6"/>
    <w:rsid w:val="00A24102"/>
    <w:rsid w:val="00A32BC8"/>
    <w:rsid w:val="00A3444D"/>
    <w:rsid w:val="00A34809"/>
    <w:rsid w:val="00A3577F"/>
    <w:rsid w:val="00A57EBB"/>
    <w:rsid w:val="00A61555"/>
    <w:rsid w:val="00A6387F"/>
    <w:rsid w:val="00A66A24"/>
    <w:rsid w:val="00A67922"/>
    <w:rsid w:val="00A8530D"/>
    <w:rsid w:val="00A94FF0"/>
    <w:rsid w:val="00A954E5"/>
    <w:rsid w:val="00AA108F"/>
    <w:rsid w:val="00AB0723"/>
    <w:rsid w:val="00AD4137"/>
    <w:rsid w:val="00AD7EBE"/>
    <w:rsid w:val="00AE6FAD"/>
    <w:rsid w:val="00AF1E95"/>
    <w:rsid w:val="00AF4CFC"/>
    <w:rsid w:val="00B052ED"/>
    <w:rsid w:val="00B6047A"/>
    <w:rsid w:val="00B62407"/>
    <w:rsid w:val="00B91539"/>
    <w:rsid w:val="00BA5BD4"/>
    <w:rsid w:val="00BC4075"/>
    <w:rsid w:val="00BC5177"/>
    <w:rsid w:val="00BC7CCE"/>
    <w:rsid w:val="00BD5468"/>
    <w:rsid w:val="00BE4C06"/>
    <w:rsid w:val="00BE6A5F"/>
    <w:rsid w:val="00C1025E"/>
    <w:rsid w:val="00C229B8"/>
    <w:rsid w:val="00C26011"/>
    <w:rsid w:val="00C36CB7"/>
    <w:rsid w:val="00C5233B"/>
    <w:rsid w:val="00C5739F"/>
    <w:rsid w:val="00C57C68"/>
    <w:rsid w:val="00C62C30"/>
    <w:rsid w:val="00C65131"/>
    <w:rsid w:val="00C70AD6"/>
    <w:rsid w:val="00C80A4D"/>
    <w:rsid w:val="00C915FE"/>
    <w:rsid w:val="00C9582E"/>
    <w:rsid w:val="00CB0891"/>
    <w:rsid w:val="00CB43B5"/>
    <w:rsid w:val="00CD31EA"/>
    <w:rsid w:val="00CF34A9"/>
    <w:rsid w:val="00CF5340"/>
    <w:rsid w:val="00D27BFF"/>
    <w:rsid w:val="00D36425"/>
    <w:rsid w:val="00D46791"/>
    <w:rsid w:val="00D4725C"/>
    <w:rsid w:val="00D500C7"/>
    <w:rsid w:val="00D56B39"/>
    <w:rsid w:val="00D613DD"/>
    <w:rsid w:val="00D679DC"/>
    <w:rsid w:val="00D809AD"/>
    <w:rsid w:val="00D903EC"/>
    <w:rsid w:val="00D92817"/>
    <w:rsid w:val="00D93AA6"/>
    <w:rsid w:val="00DA2469"/>
    <w:rsid w:val="00DA7C19"/>
    <w:rsid w:val="00DB2A07"/>
    <w:rsid w:val="00DC0704"/>
    <w:rsid w:val="00DC28A9"/>
    <w:rsid w:val="00DC5E2B"/>
    <w:rsid w:val="00DD0F31"/>
    <w:rsid w:val="00DD3F4B"/>
    <w:rsid w:val="00DD7323"/>
    <w:rsid w:val="00DE688F"/>
    <w:rsid w:val="00DF45FA"/>
    <w:rsid w:val="00DF5426"/>
    <w:rsid w:val="00DF5B87"/>
    <w:rsid w:val="00E05881"/>
    <w:rsid w:val="00E24DF7"/>
    <w:rsid w:val="00E3534B"/>
    <w:rsid w:val="00E558F0"/>
    <w:rsid w:val="00E57903"/>
    <w:rsid w:val="00E7102B"/>
    <w:rsid w:val="00E72265"/>
    <w:rsid w:val="00E8655E"/>
    <w:rsid w:val="00E878B8"/>
    <w:rsid w:val="00E939A4"/>
    <w:rsid w:val="00E9678C"/>
    <w:rsid w:val="00EA2F33"/>
    <w:rsid w:val="00EA424A"/>
    <w:rsid w:val="00EA6D1D"/>
    <w:rsid w:val="00EB1A1A"/>
    <w:rsid w:val="00EB50B2"/>
    <w:rsid w:val="00EC476D"/>
    <w:rsid w:val="00EC6528"/>
    <w:rsid w:val="00ED28E1"/>
    <w:rsid w:val="00ED79E5"/>
    <w:rsid w:val="00EE57E8"/>
    <w:rsid w:val="00F02BB3"/>
    <w:rsid w:val="00F12F56"/>
    <w:rsid w:val="00F15415"/>
    <w:rsid w:val="00F16E92"/>
    <w:rsid w:val="00F16F20"/>
    <w:rsid w:val="00F30746"/>
    <w:rsid w:val="00F30C90"/>
    <w:rsid w:val="00F370C1"/>
    <w:rsid w:val="00F37625"/>
    <w:rsid w:val="00F52011"/>
    <w:rsid w:val="00F54EA0"/>
    <w:rsid w:val="00F562E7"/>
    <w:rsid w:val="00F56AC2"/>
    <w:rsid w:val="00F70BCE"/>
    <w:rsid w:val="00F717B4"/>
    <w:rsid w:val="00F84A17"/>
    <w:rsid w:val="00F91617"/>
    <w:rsid w:val="00F95CF8"/>
    <w:rsid w:val="00FA42CE"/>
    <w:rsid w:val="00FA519E"/>
    <w:rsid w:val="00FB1511"/>
    <w:rsid w:val="00FC7A6E"/>
    <w:rsid w:val="00FE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6C358C20"/>
  <w15:chartTrackingRefBased/>
  <w15:docId w15:val="{99B873B8-C589-4938-8676-CDE96BAA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 w:after="120"/>
        <w:ind w:left="511" w:hanging="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mase"/>
    <w:uiPriority w:val="1"/>
    <w:qFormat/>
    <w:rsid w:val="0049380E"/>
    <w:pPr>
      <w:widowControl w:val="0"/>
      <w:spacing w:before="0" w:after="0"/>
      <w:ind w:left="0" w:firstLine="0"/>
    </w:pPr>
  </w:style>
  <w:style w:type="paragraph" w:styleId="berschrift1">
    <w:name w:val="heading 1"/>
    <w:basedOn w:val="Standard"/>
    <w:next w:val="Standard"/>
    <w:link w:val="berschrift1Zchn"/>
    <w:qFormat/>
    <w:rsid w:val="00797524"/>
    <w:pPr>
      <w:keepNext/>
      <w:spacing w:before="240"/>
      <w:outlineLvl w:val="0"/>
    </w:pPr>
    <w:rPr>
      <w:rFonts w:eastAsia="Times New Roman" w:cs="Arial"/>
      <w:b/>
      <w:bCs/>
      <w:kern w:val="32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4581E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23F6"/>
    <w:pPr>
      <w:keepNext/>
      <w:keepLines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845C6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1F37"/>
  </w:style>
  <w:style w:type="paragraph" w:styleId="Fuzeile">
    <w:name w:val="footer"/>
    <w:basedOn w:val="Standard"/>
    <w:link w:val="Fu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1F37"/>
  </w:style>
  <w:style w:type="character" w:styleId="Hyperlink">
    <w:name w:val="Hyperlink"/>
    <w:uiPriority w:val="99"/>
    <w:rsid w:val="00A24102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24102"/>
    <w:pPr>
      <w:ind w:left="720"/>
      <w:contextualSpacing/>
    </w:pPr>
    <w:rPr>
      <w:rFonts w:eastAsia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97524"/>
    <w:rPr>
      <w:rFonts w:ascii="Arial" w:eastAsia="Times New Roman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581E"/>
    <w:rPr>
      <w:rFonts w:ascii="Arial" w:eastAsiaTheme="majorEastAsia" w:hAnsi="Arial" w:cstheme="majorBidi"/>
      <w:b/>
      <w:sz w:val="28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60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601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FA42C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A42C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2C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42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42C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B23F6"/>
    <w:rPr>
      <w:rFonts w:ascii="Arial" w:eastAsiaTheme="majorEastAsia" w:hAnsi="Arial" w:cstheme="majorBidi"/>
      <w:b/>
      <w:sz w:val="24"/>
      <w:szCs w:val="24"/>
    </w:rPr>
  </w:style>
  <w:style w:type="paragraph" w:styleId="Titel">
    <w:name w:val="Title"/>
    <w:basedOn w:val="Standard"/>
    <w:next w:val="berschrift1"/>
    <w:link w:val="TitelZchn"/>
    <w:uiPriority w:val="10"/>
    <w:qFormat/>
    <w:rsid w:val="00762984"/>
    <w:pPr>
      <w:contextualSpacing/>
    </w:pPr>
    <w:rPr>
      <w:rFonts w:eastAsiaTheme="majorEastAsia" w:cstheme="majorBidi"/>
      <w:b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2984"/>
    <w:rPr>
      <w:rFonts w:ascii="Arial" w:eastAsiaTheme="majorEastAsia" w:hAnsi="Arial" w:cstheme="majorBidi"/>
      <w:b/>
      <w:spacing w:val="-10"/>
      <w:kern w:val="28"/>
      <w:sz w:val="5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581E"/>
    <w:pPr>
      <w:numPr>
        <w:ilvl w:val="1"/>
      </w:numPr>
      <w:ind w:left="658" w:hanging="431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581E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94581E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94581E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94581E"/>
    <w:rPr>
      <w:i/>
      <w:iCs/>
      <w:color w:val="5B9BD5" w:themeColor="accent1"/>
    </w:rPr>
  </w:style>
  <w:style w:type="paragraph" w:styleId="Textkrper-Einzug2">
    <w:name w:val="Body Text Indent 2"/>
    <w:basedOn w:val="Standard"/>
    <w:link w:val="Textkrper-Einzug2Zchn"/>
    <w:rsid w:val="00841301"/>
    <w:pPr>
      <w:ind w:left="709"/>
      <w:jc w:val="both"/>
    </w:pPr>
    <w:rPr>
      <w:rFonts w:eastAsia="Times New Roman" w:cs="Times New Roman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841301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066950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16674"/>
    <w:pPr>
      <w:keepLines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6247D2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1667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6674"/>
    <w:pPr>
      <w:spacing w:after="100"/>
      <w:ind w:left="440"/>
    </w:pPr>
  </w:style>
  <w:style w:type="character" w:styleId="Fett">
    <w:name w:val="Strong"/>
    <w:basedOn w:val="Absatz-Standardschriftart"/>
    <w:uiPriority w:val="22"/>
    <w:qFormat/>
    <w:rsid w:val="00051B5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845C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table" w:styleId="Tabellenraster">
    <w:name w:val="Table Grid"/>
    <w:basedOn w:val="NormaleTabelle"/>
    <w:uiPriority w:val="59"/>
    <w:rsid w:val="00850EFE"/>
    <w:pPr>
      <w:widowControl w:val="0"/>
      <w:spacing w:before="0" w:after="0"/>
      <w:ind w:left="0" w:firstLine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49D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4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7288">
                      <w:marLeft w:val="0"/>
                      <w:marRight w:val="48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ib\d3\vdi-desktops\SeidelM\Desktop\Word%20Vorlage\Vorlage%20Worddokument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EB595-D368-4886-9D9B-A065D932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Worddokument.dotx</Template>
  <TotalTime>0</TotalTime>
  <Pages>2</Pages>
  <Words>158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Manuela - SIB-D3</dc:creator>
  <cp:keywords/>
  <dc:description/>
  <cp:lastModifiedBy>Seidel, Manuela - SIB-D3</cp:lastModifiedBy>
  <cp:revision>7</cp:revision>
  <cp:lastPrinted>2023-07-26T12:26:00Z</cp:lastPrinted>
  <dcterms:created xsi:type="dcterms:W3CDTF">2024-01-09T09:37:00Z</dcterms:created>
  <dcterms:modified xsi:type="dcterms:W3CDTF">2025-01-08T12:12:00Z</dcterms:modified>
</cp:coreProperties>
</file>